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46355" w14:textId="5BBDF040" w:rsidR="00BA00AB" w:rsidRDefault="003C6D5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PYGG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d.1509)</w:t>
      </w:r>
    </w:p>
    <w:p w14:paraId="20B69E2B" w14:textId="72436F26" w:rsidR="003C6D5A" w:rsidRDefault="003C6D5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Newark, Nottinghamshire.</w:t>
      </w:r>
    </w:p>
    <w:p w14:paraId="200BECA8" w14:textId="0482B995" w:rsidR="003C6D5A" w:rsidRDefault="003C6D5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1646B9" w14:textId="3FA3E686" w:rsidR="003C6D5A" w:rsidRDefault="003C6D5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CF68D1" w14:textId="613FDE82" w:rsidR="003C6D5A" w:rsidRDefault="003C6D5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Jul.</w:t>
      </w:r>
      <w:r>
        <w:rPr>
          <w:rFonts w:ascii="Times New Roman" w:hAnsi="Times New Roman" w:cs="Times New Roman"/>
          <w:sz w:val="24"/>
          <w:szCs w:val="24"/>
        </w:rPr>
        <w:tab/>
        <w:t>1509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p.133)</w:t>
      </w:r>
    </w:p>
    <w:p w14:paraId="6A47FA8A" w14:textId="22BC62A4" w:rsidR="003C6D5A" w:rsidRDefault="003C6D5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02100E6" w14:textId="7D2C50CA" w:rsidR="003C6D5A" w:rsidRDefault="003C6D5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246266" w14:textId="16DFB734" w:rsidR="003C6D5A" w:rsidRDefault="003C6D5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83F8B2" w14:textId="1C6E010A" w:rsidR="003C6D5A" w:rsidRPr="003C6D5A" w:rsidRDefault="003C6D5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 2021</w:t>
      </w:r>
    </w:p>
    <w:sectPr w:rsidR="003C6D5A" w:rsidRPr="003C6D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2AD5A" w14:textId="77777777" w:rsidR="003C6D5A" w:rsidRDefault="003C6D5A" w:rsidP="009139A6">
      <w:r>
        <w:separator/>
      </w:r>
    </w:p>
  </w:endnote>
  <w:endnote w:type="continuationSeparator" w:id="0">
    <w:p w14:paraId="56F06FA8" w14:textId="77777777" w:rsidR="003C6D5A" w:rsidRDefault="003C6D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BEB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C265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B30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3B355" w14:textId="77777777" w:rsidR="003C6D5A" w:rsidRDefault="003C6D5A" w:rsidP="009139A6">
      <w:r>
        <w:separator/>
      </w:r>
    </w:p>
  </w:footnote>
  <w:footnote w:type="continuationSeparator" w:id="0">
    <w:p w14:paraId="1B8E2F54" w14:textId="77777777" w:rsidR="003C6D5A" w:rsidRDefault="003C6D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C70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A68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EAE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D5A"/>
    <w:rsid w:val="000666E0"/>
    <w:rsid w:val="002510B7"/>
    <w:rsid w:val="003C6D5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6A0BA"/>
  <w15:chartTrackingRefBased/>
  <w15:docId w15:val="{9C715815-47BE-4DDC-9FCA-B555D034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2021-05-18T14:59:00Z</dcterms:created>
  <dcterms:modified xsi:type="dcterms:W3CDTF">2021-05-18T15:02:00Z</dcterms:modified>
</cp:coreProperties>
</file>